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8A9" w:rsidRPr="007747CB" w:rsidRDefault="009D08A9" w:rsidP="009D08A9">
      <w:pPr>
        <w:pStyle w:val="berschrift1"/>
        <w:rPr>
          <w:dstrike/>
        </w:rPr>
      </w:pPr>
      <w:r w:rsidRPr="007747CB">
        <w:rPr>
          <w:dstrike/>
        </w:rPr>
        <w:t>Vertrag - Entwurf</w:t>
      </w:r>
    </w:p>
    <w:p w:rsidR="007747CB" w:rsidRDefault="007747CB" w:rsidP="007747CB">
      <w:pPr>
        <w:ind w:left="1360" w:firstLine="680"/>
      </w:pPr>
      <w:r>
        <w:t>Entfällt in der Selektionsphase</w:t>
      </w:r>
    </w:p>
    <w:p w:rsidR="009D08A9" w:rsidRDefault="009D08A9" w:rsidP="009D08A9">
      <w:r>
        <w:br w:type="page"/>
      </w:r>
    </w:p>
    <w:p w:rsidR="00FD016E" w:rsidRPr="007747CB" w:rsidRDefault="006B6747" w:rsidP="006B6747">
      <w:pPr>
        <w:pStyle w:val="berschrift1"/>
        <w:rPr>
          <w:dstrike/>
        </w:rPr>
      </w:pPr>
      <w:proofErr w:type="spellStart"/>
      <w:r w:rsidRPr="007747CB">
        <w:rPr>
          <w:dstrike/>
        </w:rPr>
        <w:lastRenderedPageBreak/>
        <w:t>Offertformular</w:t>
      </w:r>
      <w:proofErr w:type="spellEnd"/>
    </w:p>
    <w:p w:rsidR="007747CB" w:rsidRDefault="007747CB" w:rsidP="007747CB">
      <w:pPr>
        <w:ind w:left="1360" w:firstLine="680"/>
      </w:pPr>
      <w:r>
        <w:t>Entfällt in der Selektionsphase</w:t>
      </w:r>
    </w:p>
    <w:p w:rsidR="006B6747" w:rsidRDefault="006B6747">
      <w:r>
        <w:br w:type="page"/>
      </w:r>
    </w:p>
    <w:p w:rsidR="006B6747" w:rsidRDefault="006B6747" w:rsidP="006B6747">
      <w:pPr>
        <w:pStyle w:val="berschrift1"/>
      </w:pPr>
      <w:r>
        <w:lastRenderedPageBreak/>
        <w:t>Formular Eignungsprüfung</w:t>
      </w:r>
    </w:p>
    <w:p w:rsidR="006B6747" w:rsidRDefault="006B6747">
      <w:r>
        <w:br w:type="page"/>
      </w:r>
    </w:p>
    <w:p w:rsidR="006B6747" w:rsidRDefault="00717FBA" w:rsidP="006B6747">
      <w:pPr>
        <w:pStyle w:val="berschrift1"/>
      </w:pPr>
      <w:r>
        <w:lastRenderedPageBreak/>
        <w:t>Personalangaben und Referenzen</w:t>
      </w:r>
    </w:p>
    <w:p w:rsidR="006B6747" w:rsidRDefault="006B6747">
      <w:r>
        <w:br w:type="page"/>
      </w:r>
    </w:p>
    <w:p w:rsidR="006B6747" w:rsidRPr="00434E32" w:rsidRDefault="006B6747" w:rsidP="006B6747">
      <w:pPr>
        <w:pStyle w:val="berschrift1"/>
        <w:rPr>
          <w:dstrike/>
        </w:rPr>
      </w:pPr>
      <w:r w:rsidRPr="00434E32">
        <w:rPr>
          <w:dstrike/>
        </w:rPr>
        <w:lastRenderedPageBreak/>
        <w:t>Technischer Bericht des Ingenieurs</w:t>
      </w:r>
    </w:p>
    <w:p w:rsidR="00434E32" w:rsidRDefault="00434E32" w:rsidP="00434E32">
      <w:pPr>
        <w:ind w:left="1360" w:firstLine="680"/>
      </w:pPr>
      <w:r>
        <w:t>Entfällt in der Selektionsphase</w:t>
      </w:r>
    </w:p>
    <w:p w:rsidR="000E276A" w:rsidRDefault="006B6747" w:rsidP="000E276A">
      <w:r>
        <w:br w:type="page"/>
      </w:r>
    </w:p>
    <w:p w:rsidR="006B6747" w:rsidRDefault="006B6747" w:rsidP="006B6747">
      <w:pPr>
        <w:pStyle w:val="berschrift1"/>
      </w:pPr>
      <w:r>
        <w:lastRenderedPageBreak/>
        <w:t>Terminplan</w:t>
      </w:r>
      <w:r w:rsidR="00FD66D7">
        <w:t xml:space="preserve"> / Ressourcenplanung</w:t>
      </w:r>
    </w:p>
    <w:p w:rsidR="00960B3F" w:rsidRDefault="00960B3F" w:rsidP="00960B3F"/>
    <w:p w:rsidR="00FD66D7" w:rsidRDefault="00FD66D7" w:rsidP="005458F0">
      <w:pPr>
        <w:spacing w:line="300" w:lineRule="atLeast"/>
        <w:rPr>
          <w:sz w:val="24"/>
          <w:szCs w:val="24"/>
        </w:rPr>
      </w:pPr>
      <w:r>
        <w:rPr>
          <w:sz w:val="24"/>
          <w:szCs w:val="24"/>
        </w:rPr>
        <w:t>Der Bewerber soll im beiliegenden Formular die Termin- und Ressourcenplanung aufzeigen.</w:t>
      </w:r>
    </w:p>
    <w:p w:rsidR="00FD66D7" w:rsidRDefault="00FD66D7" w:rsidP="005458F0">
      <w:pPr>
        <w:spacing w:line="300" w:lineRule="atLeast"/>
        <w:rPr>
          <w:sz w:val="24"/>
          <w:szCs w:val="24"/>
        </w:rPr>
      </w:pPr>
    </w:p>
    <w:p w:rsidR="007C1803" w:rsidRDefault="00960B3F" w:rsidP="005458F0">
      <w:pPr>
        <w:spacing w:line="300" w:lineRule="atLeast"/>
        <w:rPr>
          <w:sz w:val="24"/>
          <w:szCs w:val="24"/>
        </w:rPr>
      </w:pPr>
      <w:r w:rsidRPr="00960B3F">
        <w:rPr>
          <w:sz w:val="24"/>
          <w:szCs w:val="24"/>
        </w:rPr>
        <w:t xml:space="preserve">Der Bewerber soll aufgrund der vorgegebenen Ecktermine einen Terminplan für die einzelnen </w:t>
      </w:r>
      <w:r w:rsidR="0083070E">
        <w:rPr>
          <w:sz w:val="24"/>
          <w:szCs w:val="24"/>
        </w:rPr>
        <w:t>Planungsschritte</w:t>
      </w:r>
      <w:r w:rsidRPr="00960B3F">
        <w:rPr>
          <w:sz w:val="24"/>
          <w:szCs w:val="24"/>
        </w:rPr>
        <w:t xml:space="preserve"> </w:t>
      </w:r>
      <w:r w:rsidR="00FF7BB7">
        <w:rPr>
          <w:sz w:val="24"/>
          <w:szCs w:val="24"/>
        </w:rPr>
        <w:t>mi</w:t>
      </w:r>
      <w:r w:rsidR="00FD66D7">
        <w:rPr>
          <w:sz w:val="24"/>
          <w:szCs w:val="24"/>
        </w:rPr>
        <w:t>t einem dazugehörenden Personal</w:t>
      </w:r>
      <w:r w:rsidR="00FF7BB7">
        <w:rPr>
          <w:sz w:val="24"/>
          <w:szCs w:val="24"/>
        </w:rPr>
        <w:t>einsatzdiagramm</w:t>
      </w:r>
      <w:r w:rsidR="00FF7BB7" w:rsidRPr="00960B3F">
        <w:rPr>
          <w:sz w:val="24"/>
          <w:szCs w:val="24"/>
        </w:rPr>
        <w:t xml:space="preserve"> </w:t>
      </w:r>
      <w:r w:rsidRPr="00960B3F">
        <w:rPr>
          <w:sz w:val="24"/>
          <w:szCs w:val="24"/>
        </w:rPr>
        <w:t>erste</w:t>
      </w:r>
      <w:r w:rsidR="00FF7BB7">
        <w:rPr>
          <w:sz w:val="24"/>
          <w:szCs w:val="24"/>
        </w:rPr>
        <w:t>llen.</w:t>
      </w:r>
    </w:p>
    <w:p w:rsidR="00FF7BB7" w:rsidRDefault="00FF7BB7" w:rsidP="005458F0">
      <w:pPr>
        <w:spacing w:line="300" w:lineRule="atLeast"/>
        <w:rPr>
          <w:sz w:val="24"/>
          <w:szCs w:val="24"/>
        </w:rPr>
      </w:pPr>
    </w:p>
    <w:p w:rsidR="00FF7BB7" w:rsidRDefault="00BE5ECB" w:rsidP="005458F0">
      <w:pPr>
        <w:spacing w:line="300" w:lineRule="atLeast"/>
        <w:rPr>
          <w:sz w:val="24"/>
          <w:szCs w:val="24"/>
        </w:rPr>
      </w:pPr>
      <w:r>
        <w:rPr>
          <w:sz w:val="24"/>
          <w:szCs w:val="24"/>
        </w:rPr>
        <w:t>Die</w:t>
      </w:r>
      <w:r w:rsidR="00FF7BB7">
        <w:rPr>
          <w:sz w:val="24"/>
          <w:szCs w:val="24"/>
        </w:rPr>
        <w:t xml:space="preserve"> voraussichtlich terminkritischen Aktivitäten </w:t>
      </w:r>
      <w:r>
        <w:rPr>
          <w:sz w:val="24"/>
          <w:szCs w:val="24"/>
        </w:rPr>
        <w:t xml:space="preserve">sind </w:t>
      </w:r>
      <w:r w:rsidR="00FF7BB7">
        <w:rPr>
          <w:sz w:val="24"/>
          <w:szCs w:val="24"/>
        </w:rPr>
        <w:t>auf</w:t>
      </w:r>
      <w:r>
        <w:rPr>
          <w:sz w:val="24"/>
          <w:szCs w:val="24"/>
        </w:rPr>
        <w:t>zu</w:t>
      </w:r>
      <w:r w:rsidR="00FF7BB7">
        <w:rPr>
          <w:sz w:val="24"/>
          <w:szCs w:val="24"/>
        </w:rPr>
        <w:t>zeig</w:t>
      </w:r>
      <w:r>
        <w:rPr>
          <w:sz w:val="24"/>
          <w:szCs w:val="24"/>
        </w:rPr>
        <w:t>en. Zudem soll</w:t>
      </w:r>
      <w:r w:rsidR="00FF7BB7">
        <w:rPr>
          <w:sz w:val="24"/>
          <w:szCs w:val="24"/>
        </w:rPr>
        <w:t xml:space="preserve"> erläutert werden, wie diesen begegnet werden kann (Berücksichtigung der betroffenen Dritten).</w:t>
      </w:r>
    </w:p>
    <w:p w:rsidR="00717FBA" w:rsidRDefault="00717FBA">
      <w:r>
        <w:br w:type="page"/>
      </w:r>
    </w:p>
    <w:p w:rsidR="00717FBA" w:rsidRPr="002D0A5F" w:rsidRDefault="00717FBA" w:rsidP="00717FBA">
      <w:pPr>
        <w:pStyle w:val="berschrift1"/>
      </w:pPr>
      <w:r w:rsidRPr="002D0A5F">
        <w:lastRenderedPageBreak/>
        <w:t>Zuschlagskriterien</w:t>
      </w:r>
    </w:p>
    <w:p w:rsidR="00434E32" w:rsidRDefault="002D0A5F" w:rsidP="00434E32">
      <w:pPr>
        <w:ind w:left="1360" w:firstLine="680"/>
      </w:pPr>
      <w:r>
        <w:t>V</w:t>
      </w:r>
      <w:r w:rsidR="00434E32">
        <w:t>ergleiche Ausschreibung von Ingenieurleistungen</w:t>
      </w:r>
    </w:p>
    <w:p w:rsidR="00434E32" w:rsidRDefault="00434E32" w:rsidP="00434E32">
      <w:pPr>
        <w:ind w:left="1360" w:firstLine="680"/>
      </w:pPr>
      <w:r>
        <w:t>im selektiven Verfahren (Bewerbungsunterlagen)</w:t>
      </w:r>
      <w:r w:rsidR="00E3202C">
        <w:t>, siehe Kapitel 3.3.1</w:t>
      </w:r>
    </w:p>
    <w:p w:rsidR="00713833" w:rsidRDefault="00713833" w:rsidP="00713833">
      <w:r>
        <w:br w:type="page"/>
      </w:r>
    </w:p>
    <w:p w:rsidR="00713833" w:rsidRDefault="00713833" w:rsidP="00713833">
      <w:pPr>
        <w:pStyle w:val="berschrift1"/>
      </w:pPr>
      <w:r>
        <w:lastRenderedPageBreak/>
        <w:t>Unterlagen des Bauherrn</w:t>
      </w:r>
    </w:p>
    <w:p w:rsidR="004C5C3C" w:rsidRPr="004C5C3C" w:rsidRDefault="004C5C3C" w:rsidP="004C5C3C"/>
    <w:p w:rsidR="004C5C3C" w:rsidRPr="001A7E2C" w:rsidRDefault="004C5C3C" w:rsidP="00710169">
      <w:pPr>
        <w:pStyle w:val="Listenabsatz"/>
        <w:numPr>
          <w:ilvl w:val="0"/>
          <w:numId w:val="37"/>
        </w:numPr>
        <w:ind w:left="284" w:hanging="284"/>
      </w:pPr>
      <w:bookmarkStart w:id="0" w:name="_GoBack"/>
      <w:bookmarkEnd w:id="0"/>
      <w:r w:rsidRPr="001A7E2C">
        <w:t>Ge</w:t>
      </w:r>
      <w:r w:rsidR="00A57C2D">
        <w:t>ologisch-Geotechnischer Bericht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proofErr w:type="spellStart"/>
      <w:r w:rsidRPr="001A7E2C">
        <w:t>Inklinometer</w:t>
      </w:r>
      <w:proofErr w:type="spellEnd"/>
      <w:r w:rsidRPr="001A7E2C">
        <w:t xml:space="preserve"> Folgemessung</w:t>
      </w:r>
      <w:r w:rsidR="001A7E2C" w:rsidRPr="001A7E2C">
        <w:t xml:space="preserve"> 20.04.2021</w:t>
      </w:r>
    </w:p>
    <w:p w:rsidR="004037DC" w:rsidRPr="001A7E2C" w:rsidRDefault="00710169" w:rsidP="00710169">
      <w:pPr>
        <w:pStyle w:val="Listenabsatz"/>
        <w:numPr>
          <w:ilvl w:val="0"/>
          <w:numId w:val="37"/>
        </w:numPr>
        <w:ind w:left="284" w:hanging="284"/>
      </w:pPr>
      <w:proofErr w:type="spellStart"/>
      <w:r>
        <w:t>Rutsch_Hangmuren</w:t>
      </w:r>
      <w:proofErr w:type="spellEnd"/>
      <w:r>
        <w:t xml:space="preserve"> Kanton </w:t>
      </w:r>
      <w:proofErr w:type="spellStart"/>
      <w:r>
        <w:t>St.Gallen</w:t>
      </w:r>
      <w:proofErr w:type="spellEnd"/>
    </w:p>
    <w:p w:rsidR="00D6406A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Übersichtplan 1:25</w:t>
      </w:r>
      <w:r w:rsidR="00710169">
        <w:t>'</w:t>
      </w:r>
      <w:r w:rsidRPr="001A7E2C">
        <w:t>000</w:t>
      </w:r>
    </w:p>
    <w:p w:rsidR="00D6406A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 xml:space="preserve">Brückenkatasterplan </w:t>
      </w:r>
      <w:proofErr w:type="spellStart"/>
      <w:r w:rsidRPr="001A7E2C">
        <w:t>Lehnenbrücke</w:t>
      </w:r>
      <w:proofErr w:type="spellEnd"/>
      <w:r w:rsidRPr="001A7E2C">
        <w:t xml:space="preserve"> </w:t>
      </w:r>
      <w:proofErr w:type="spellStart"/>
      <w:r w:rsidRPr="001A7E2C">
        <w:t>Valurrank</w:t>
      </w:r>
      <w:proofErr w:type="spellEnd"/>
    </w:p>
    <w:p w:rsidR="00D6406A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 xml:space="preserve">Brückenkatasterplan Brücke </w:t>
      </w:r>
      <w:proofErr w:type="spellStart"/>
      <w:r w:rsidRPr="001A7E2C">
        <w:t>St.Niklausen</w:t>
      </w:r>
      <w:proofErr w:type="spellEnd"/>
    </w:p>
    <w:p w:rsidR="00E54359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Bauwerksplan</w:t>
      </w:r>
    </w:p>
    <w:p w:rsidR="00E54359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Bauphasenplan</w:t>
      </w:r>
    </w:p>
    <w:p w:rsidR="00104284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 xml:space="preserve">Technischer Bericht 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Nutzungsvereinbarung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Situation mit Entwässerung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Längenprofile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Normalprofile</w:t>
      </w:r>
    </w:p>
    <w:p w:rsidR="004037DC" w:rsidRPr="001A7E2C" w:rsidRDefault="004037DC" w:rsidP="00710169">
      <w:pPr>
        <w:pStyle w:val="Listenabsatz"/>
        <w:numPr>
          <w:ilvl w:val="0"/>
          <w:numId w:val="37"/>
        </w:numPr>
        <w:ind w:left="284" w:hanging="284"/>
      </w:pPr>
      <w:r w:rsidRPr="001A7E2C">
        <w:t>Querprofile</w:t>
      </w:r>
    </w:p>
    <w:p w:rsidR="00E54359" w:rsidRPr="00104284" w:rsidRDefault="00E54359" w:rsidP="00104284">
      <w:pPr>
        <w:pStyle w:val="Listenabsatz"/>
        <w:ind w:left="2400" w:firstLine="0"/>
      </w:pPr>
    </w:p>
    <w:sectPr w:rsidR="00E54359" w:rsidRPr="00104284" w:rsidSect="00434E3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90" w:right="1274" w:bottom="1219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DE7" w:rsidRDefault="00557DE7" w:rsidP="00F950AA">
      <w:pPr>
        <w:spacing w:line="240" w:lineRule="auto"/>
      </w:pPr>
      <w:r>
        <w:separator/>
      </w:r>
    </w:p>
  </w:endnote>
  <w:endnote w:type="continuationSeparator" w:id="0">
    <w:p w:rsidR="00557DE7" w:rsidRDefault="00557DE7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BB7" w:rsidRDefault="000B6BF0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6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BB7" w:rsidRDefault="00FF7BB7" w:rsidP="009D31F8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" filled="f" stroked="f">
              <o:lock v:ext="edit" aspectratio="t"/>
              <v:textbox inset="1mm,1mm,1mm,1mm">
                <w:txbxContent>
                  <w:p w:rsidR="00FF7BB7" w:rsidRDefault="00FF7BB7" w:rsidP="009D31F8">
                    <w:pPr>
                      <w:jc w:val="righ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CA5B1E">
        <w:rPr>
          <w:noProof/>
        </w:rPr>
        <w:t>Beilagen_1. Selektionsphase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BB7" w:rsidRDefault="000B6BF0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4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BB7" w:rsidRDefault="00107B12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F7BB7" w:rsidRPr="008E2142">
                            <w:instrText xml:space="preserve"> IF </w:instrText>
                          </w:r>
                          <w:fldSimple w:instr=" NUMPAGES  \* Arabic ">
                            <w:r w:rsidR="00CA5B1E">
                              <w:rPr>
                                <w:noProof/>
                              </w:rPr>
                              <w:instrText>8</w:instrText>
                            </w:r>
                          </w:fldSimple>
                          <w:r w:rsidR="00FF7BB7" w:rsidRPr="008E2142">
                            <w:instrText xml:space="preserve"> &gt; 1  "</w:instrText>
                          </w:r>
                          <w:r w:rsidR="000B6BF0">
                            <w:fldChar w:fldCharType="begin"/>
                          </w:r>
                          <w:r w:rsidR="000B6BF0">
                            <w:instrText xml:space="preserve"> PAGE  \* Arabic \* MERGEFORMAT </w:instrText>
                          </w:r>
                          <w:r w:rsidR="000B6BF0">
                            <w:fldChar w:fldCharType="separate"/>
                          </w:r>
                          <w:r w:rsidR="00FF7BB7">
                            <w:rPr>
                              <w:noProof/>
                            </w:rPr>
                            <w:instrText>1</w:instrText>
                          </w:r>
                          <w:r w:rsidR="000B6BF0">
                            <w:rPr>
                              <w:noProof/>
                            </w:rPr>
                            <w:fldChar w:fldCharType="end"/>
                          </w:r>
                          <w:r w:rsidR="00FF7BB7" w:rsidRPr="008E2142">
                            <w:instrText>/</w:instrText>
                          </w:r>
                          <w:fldSimple w:instr=" NUMPAGES  \* Arabic \* MERGEFORMAT ">
                            <w:r w:rsidR="00CA5B1E">
                              <w:rPr>
                                <w:noProof/>
                              </w:rPr>
                              <w:instrText>8</w:instrText>
                            </w:r>
                          </w:fldSimple>
                          <w:r w:rsidR="00FF7BB7"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CA5B1E">
                            <w:rPr>
                              <w:noProof/>
                            </w:rPr>
                            <w:t>1</w:t>
                          </w:r>
                          <w:r w:rsidR="00CA5B1E" w:rsidRPr="008E2142">
                            <w:rPr>
                              <w:noProof/>
                            </w:rPr>
                            <w:t>/</w:t>
                          </w:r>
                          <w:r w:rsidR="00CA5B1E">
                            <w:rPr>
                              <w:noProof/>
                            </w:rPr>
                            <w:t>8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" filled="f" stroked="f">
              <o:lock v:ext="edit" aspectratio="t"/>
              <v:textbox inset="1mm,1mm,1mm,1mm">
                <w:txbxContent>
                  <w:p w:rsidR="00FF7BB7" w:rsidRDefault="00107B12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="00FF7BB7" w:rsidRPr="008E2142">
                      <w:instrText xml:space="preserve"> IF </w:instrText>
                    </w:r>
                    <w:r w:rsidR="00CA5B1E">
                      <w:fldChar w:fldCharType="begin"/>
                    </w:r>
                    <w:r w:rsidR="00CA5B1E">
                      <w:instrText xml:space="preserve"> NUMPAGES  \* Arabic </w:instrText>
                    </w:r>
                    <w:r w:rsidR="00CA5B1E">
                      <w:fldChar w:fldCharType="separate"/>
                    </w:r>
                    <w:r w:rsidR="00CA5B1E">
                      <w:rPr>
                        <w:noProof/>
                      </w:rPr>
                      <w:instrText>8</w:instrText>
                    </w:r>
                    <w:r w:rsidR="00CA5B1E">
                      <w:rPr>
                        <w:noProof/>
                      </w:rPr>
                      <w:fldChar w:fldCharType="end"/>
                    </w:r>
                    <w:r w:rsidR="00FF7BB7" w:rsidRPr="008E2142">
                      <w:instrText xml:space="preserve"> &gt; 1  "</w:instrText>
                    </w:r>
                    <w:r w:rsidR="000B6BF0">
                      <w:fldChar w:fldCharType="begin"/>
                    </w:r>
                    <w:r w:rsidR="000B6BF0">
                      <w:instrText xml:space="preserve"> PAGE  \* Arabic \* MERGEFORMAT </w:instrText>
                    </w:r>
                    <w:r w:rsidR="000B6BF0">
                      <w:fldChar w:fldCharType="separate"/>
                    </w:r>
                    <w:r w:rsidR="00FF7BB7">
                      <w:rPr>
                        <w:noProof/>
                      </w:rPr>
                      <w:instrText>1</w:instrText>
                    </w:r>
                    <w:r w:rsidR="000B6BF0">
                      <w:rPr>
                        <w:noProof/>
                      </w:rPr>
                      <w:fldChar w:fldCharType="end"/>
                    </w:r>
                    <w:r w:rsidR="00FF7BB7" w:rsidRPr="008E2142">
                      <w:instrText>/</w:instrText>
                    </w:r>
                    <w:r w:rsidR="00CA5B1E">
                      <w:fldChar w:fldCharType="begin"/>
                    </w:r>
                    <w:r w:rsidR="00CA5B1E">
                      <w:instrText xml:space="preserve"> NUMPAGES  \* Arabic \* MERGEFORMAT </w:instrText>
                    </w:r>
                    <w:r w:rsidR="00CA5B1E">
                      <w:fldChar w:fldCharType="separate"/>
                    </w:r>
                    <w:r w:rsidR="00CA5B1E">
                      <w:rPr>
                        <w:noProof/>
                      </w:rPr>
                      <w:instrText>8</w:instrText>
                    </w:r>
                    <w:r w:rsidR="00CA5B1E">
                      <w:rPr>
                        <w:noProof/>
                      </w:rPr>
                      <w:fldChar w:fldCharType="end"/>
                    </w:r>
                    <w:r w:rsidR="00FF7BB7"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CA5B1E">
                      <w:rPr>
                        <w:noProof/>
                      </w:rPr>
                      <w:t>1</w:t>
                    </w:r>
                    <w:r w:rsidR="00CA5B1E" w:rsidRPr="008E2142">
                      <w:rPr>
                        <w:noProof/>
                      </w:rPr>
                      <w:t>/</w:t>
                    </w:r>
                    <w:r w:rsidR="00CA5B1E">
                      <w:rPr>
                        <w:noProof/>
                      </w:rPr>
                      <w:t>8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CA5B1E">
        <w:rPr>
          <w:noProof/>
        </w:rPr>
        <w:t>Beilagen_1. Selektionsphase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DE7" w:rsidRDefault="00557DE7" w:rsidP="00F950AA">
      <w:pPr>
        <w:spacing w:line="240" w:lineRule="auto"/>
      </w:pPr>
      <w:r>
        <w:separator/>
      </w:r>
    </w:p>
  </w:footnote>
  <w:footnote w:type="continuationSeparator" w:id="0">
    <w:p w:rsidR="00557DE7" w:rsidRDefault="00557DE7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BB7" w:rsidRDefault="000B6BF0" w:rsidP="00D72B7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8" name="Text Box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BB7" w:rsidRDefault="00FF7BB7" w:rsidP="00D72B7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0" name="Grafik 30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518.8pt;margin-top:25.5pt;width:51pt;height:62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" filled="f" stroked="f">
              <o:lock v:ext="edit" aspectratio="t"/>
              <v:textbox inset="1mm,1mm,1mm,1mm">
                <w:txbxContent>
                  <w:p w:rsidR="00FF7BB7" w:rsidRDefault="00FF7BB7" w:rsidP="00D72B7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0" name="Grafik 30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F7BB7">
      <w:t xml:space="preserve">Kanton </w:t>
    </w:r>
    <w:proofErr w:type="spellStart"/>
    <w:r w:rsidR="00FF7BB7">
      <w:t>St.Gallen</w:t>
    </w:r>
    <w:proofErr w:type="spellEnd"/>
  </w:p>
  <w:p w:rsidR="00FF7BB7" w:rsidRDefault="00FF7BB7" w:rsidP="00D72B7E">
    <w:pPr>
      <w:pStyle w:val="Kopfzeile"/>
    </w:pPr>
    <w:r>
      <w:t>Baudepartement</w:t>
    </w:r>
  </w:p>
  <w:p w:rsidR="00FF7BB7" w:rsidRDefault="00FF7BB7" w:rsidP="00D72B7E">
    <w:pPr>
      <w:pStyle w:val="Kopfzeile"/>
    </w:pPr>
  </w:p>
  <w:p w:rsidR="00FF7BB7" w:rsidRPr="00D72B7E" w:rsidRDefault="00FF7BB7" w:rsidP="00D72B7E">
    <w:pPr>
      <w:pStyle w:val="Kopfzeile"/>
      <w:rPr>
        <w:b/>
      </w:rPr>
    </w:pPr>
    <w:r>
      <w:rPr>
        <w:b/>
      </w:rPr>
      <w:t>Tiefbauamt</w:t>
    </w:r>
    <w:r w:rsidR="000B6BF0"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7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BB7" w:rsidRDefault="00FF7BB7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1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" filled="f" stroked="f">
              <o:lock v:ext="edit" aspectratio="t"/>
              <v:textbox inset="1mm,1mm,1mm,1mm">
                <w:txbxContent>
                  <w:p w:rsidR="00FF7BB7" w:rsidRDefault="00FF7BB7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1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BB7" w:rsidRDefault="000B6BF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5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BB7" w:rsidRDefault="00FF7BB7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f6yO&#10;1L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FF7BB7" w:rsidRDefault="00FF7BB7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F7BB7">
      <w:t xml:space="preserve">Kanton </w:t>
    </w:r>
    <w:proofErr w:type="spellStart"/>
    <w:r w:rsidR="00FF7BB7">
      <w:t>St.Gallen</w:t>
    </w:r>
    <w:proofErr w:type="spellEnd"/>
  </w:p>
  <w:p w:rsidR="00FF7BB7" w:rsidRDefault="00FF7BB7">
    <w:pPr>
      <w:pStyle w:val="Kopfzeile"/>
    </w:pPr>
    <w:r w:rsidRPr="00AD4320">
      <w:t>Tab1Name</w:t>
    </w:r>
  </w:p>
  <w:p w:rsidR="00FF7BB7" w:rsidRDefault="00FF7BB7">
    <w:pPr>
      <w:pStyle w:val="Kopfzeile"/>
    </w:pPr>
  </w:p>
  <w:p w:rsidR="00FF7BB7" w:rsidRPr="00F33D45" w:rsidRDefault="00FF7BB7">
    <w:pPr>
      <w:pStyle w:val="Kopfzeile"/>
      <w:rPr>
        <w:b/>
      </w:rPr>
    </w:pPr>
    <w:r w:rsidRPr="00F33D45">
      <w:rPr>
        <w:b/>
      </w:rPr>
      <w:t>Tab2Name</w:t>
    </w:r>
  </w:p>
  <w:p w:rsidR="00FF7BB7" w:rsidRPr="0095606C" w:rsidRDefault="00FF7BB7" w:rsidP="0095606C">
    <w:pPr>
      <w:pStyle w:val="Kopfzeile"/>
    </w:pPr>
    <w:r w:rsidRPr="00AD4320">
      <w:t>Tab3Name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DB668000"/>
    <w:lvl w:ilvl="0">
      <w:start w:val="1"/>
      <w:numFmt w:val="decimal"/>
      <w:pStyle w:val="berschrift1"/>
      <w:lvlText w:val="Beilage %1"/>
      <w:lvlJc w:val="left"/>
      <w:pPr>
        <w:tabs>
          <w:tab w:val="num" w:pos="340"/>
        </w:tabs>
        <w:ind w:left="0" w:firstLine="0"/>
      </w:pPr>
      <w:rPr>
        <w:rFonts w:hint="default"/>
        <w:dstrike w:val="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8F35D78"/>
    <w:multiLevelType w:val="hybridMultilevel"/>
    <w:tmpl w:val="E43A3D84"/>
    <w:lvl w:ilvl="0" w:tplc="C35E6FB4">
      <w:numFmt w:val="bullet"/>
      <w:lvlText w:val="–"/>
      <w:lvlJc w:val="left"/>
      <w:pPr>
        <w:ind w:left="240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24" w15:restartNumberingAfterBreak="0">
    <w:nsid w:val="4A991ED8"/>
    <w:multiLevelType w:val="hybridMultilevel"/>
    <w:tmpl w:val="1D3AB0A8"/>
    <w:lvl w:ilvl="0" w:tplc="9022F3B2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7044BD7"/>
    <w:multiLevelType w:val="multilevel"/>
    <w:tmpl w:val="DE2E32E0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6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2"/>
  </w:num>
  <w:num w:numId="11">
    <w:abstractNumId w:val="20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5"/>
  </w:num>
  <w:num w:numId="21">
    <w:abstractNumId w:val="12"/>
  </w:num>
  <w:num w:numId="22">
    <w:abstractNumId w:val="27"/>
  </w:num>
  <w:num w:numId="23">
    <w:abstractNumId w:val="21"/>
  </w:num>
  <w:num w:numId="24">
    <w:abstractNumId w:val="10"/>
  </w:num>
  <w:num w:numId="25">
    <w:abstractNumId w:val="15"/>
  </w:num>
  <w:num w:numId="26">
    <w:abstractNumId w:val="19"/>
  </w:num>
  <w:num w:numId="27">
    <w:abstractNumId w:val="17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9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defaultTabStop w:val="680"/>
  <w:hyphenationZone w:val="425"/>
  <w:drawingGridHorizontalSpacing w:val="105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747"/>
    <w:rsid w:val="00002231"/>
    <w:rsid w:val="0002020C"/>
    <w:rsid w:val="00020F17"/>
    <w:rsid w:val="000217B4"/>
    <w:rsid w:val="000225CA"/>
    <w:rsid w:val="00043B4C"/>
    <w:rsid w:val="00080AC1"/>
    <w:rsid w:val="00086E0F"/>
    <w:rsid w:val="00094AB5"/>
    <w:rsid w:val="000B6BF0"/>
    <w:rsid w:val="000D0484"/>
    <w:rsid w:val="000D7DF3"/>
    <w:rsid w:val="000E061D"/>
    <w:rsid w:val="000E0F92"/>
    <w:rsid w:val="000E276A"/>
    <w:rsid w:val="000E7EAA"/>
    <w:rsid w:val="000F3735"/>
    <w:rsid w:val="000F4F24"/>
    <w:rsid w:val="001022B8"/>
    <w:rsid w:val="00104284"/>
    <w:rsid w:val="00107B12"/>
    <w:rsid w:val="00114046"/>
    <w:rsid w:val="001153DF"/>
    <w:rsid w:val="001275FC"/>
    <w:rsid w:val="00147B8D"/>
    <w:rsid w:val="00150E09"/>
    <w:rsid w:val="00151E25"/>
    <w:rsid w:val="001577CA"/>
    <w:rsid w:val="00157F5A"/>
    <w:rsid w:val="00163CA6"/>
    <w:rsid w:val="00167994"/>
    <w:rsid w:val="001706DB"/>
    <w:rsid w:val="001750EC"/>
    <w:rsid w:val="00183966"/>
    <w:rsid w:val="00186230"/>
    <w:rsid w:val="00195C2F"/>
    <w:rsid w:val="001A0E8E"/>
    <w:rsid w:val="001A7E2C"/>
    <w:rsid w:val="001C55D7"/>
    <w:rsid w:val="001D01F3"/>
    <w:rsid w:val="001D0464"/>
    <w:rsid w:val="001F27B1"/>
    <w:rsid w:val="001F29D8"/>
    <w:rsid w:val="001F71B6"/>
    <w:rsid w:val="0021171D"/>
    <w:rsid w:val="002209E6"/>
    <w:rsid w:val="00224406"/>
    <w:rsid w:val="00225FA4"/>
    <w:rsid w:val="00242095"/>
    <w:rsid w:val="00242FE1"/>
    <w:rsid w:val="00250E93"/>
    <w:rsid w:val="00260856"/>
    <w:rsid w:val="00264D4E"/>
    <w:rsid w:val="00266934"/>
    <w:rsid w:val="00267206"/>
    <w:rsid w:val="002725AA"/>
    <w:rsid w:val="00274442"/>
    <w:rsid w:val="00281B3C"/>
    <w:rsid w:val="002B0C42"/>
    <w:rsid w:val="002D0A5F"/>
    <w:rsid w:val="002E1138"/>
    <w:rsid w:val="002F34B3"/>
    <w:rsid w:val="002F4EA8"/>
    <w:rsid w:val="002F6729"/>
    <w:rsid w:val="0030001D"/>
    <w:rsid w:val="00305245"/>
    <w:rsid w:val="00317ABC"/>
    <w:rsid w:val="00321917"/>
    <w:rsid w:val="00322543"/>
    <w:rsid w:val="00335654"/>
    <w:rsid w:val="003361F9"/>
    <w:rsid w:val="0038106E"/>
    <w:rsid w:val="003813B6"/>
    <w:rsid w:val="00387F76"/>
    <w:rsid w:val="003A7A0D"/>
    <w:rsid w:val="003B3C9C"/>
    <w:rsid w:val="003D25A1"/>
    <w:rsid w:val="003D7910"/>
    <w:rsid w:val="003E39A9"/>
    <w:rsid w:val="003E78A4"/>
    <w:rsid w:val="00400242"/>
    <w:rsid w:val="004037DC"/>
    <w:rsid w:val="00420909"/>
    <w:rsid w:val="00434C01"/>
    <w:rsid w:val="00434E32"/>
    <w:rsid w:val="0045415B"/>
    <w:rsid w:val="00457FFE"/>
    <w:rsid w:val="00473144"/>
    <w:rsid w:val="00475B10"/>
    <w:rsid w:val="00480776"/>
    <w:rsid w:val="004844F8"/>
    <w:rsid w:val="0048751B"/>
    <w:rsid w:val="004911AC"/>
    <w:rsid w:val="004B56C5"/>
    <w:rsid w:val="004C5C3C"/>
    <w:rsid w:val="004C5E16"/>
    <w:rsid w:val="004F5BF2"/>
    <w:rsid w:val="004F6743"/>
    <w:rsid w:val="00506623"/>
    <w:rsid w:val="00527AF4"/>
    <w:rsid w:val="00535D71"/>
    <w:rsid w:val="005458F0"/>
    <w:rsid w:val="00557DE7"/>
    <w:rsid w:val="005645A5"/>
    <w:rsid w:val="005736FE"/>
    <w:rsid w:val="005A5476"/>
    <w:rsid w:val="005D0669"/>
    <w:rsid w:val="005D15A7"/>
    <w:rsid w:val="005D7DC1"/>
    <w:rsid w:val="005E2C8B"/>
    <w:rsid w:val="005F5C85"/>
    <w:rsid w:val="0062265E"/>
    <w:rsid w:val="0062691E"/>
    <w:rsid w:val="00645D4E"/>
    <w:rsid w:val="00652866"/>
    <w:rsid w:val="006539C1"/>
    <w:rsid w:val="00657C1D"/>
    <w:rsid w:val="00661E00"/>
    <w:rsid w:val="006818BC"/>
    <w:rsid w:val="00682BDF"/>
    <w:rsid w:val="0069713F"/>
    <w:rsid w:val="006B3AAA"/>
    <w:rsid w:val="006B438C"/>
    <w:rsid w:val="006B6747"/>
    <w:rsid w:val="006B6E33"/>
    <w:rsid w:val="006C6795"/>
    <w:rsid w:val="006E7AC6"/>
    <w:rsid w:val="006F0559"/>
    <w:rsid w:val="006F5AD7"/>
    <w:rsid w:val="0070407C"/>
    <w:rsid w:val="007055B1"/>
    <w:rsid w:val="00710169"/>
    <w:rsid w:val="00713833"/>
    <w:rsid w:val="00716B9A"/>
    <w:rsid w:val="00717FBA"/>
    <w:rsid w:val="007221FF"/>
    <w:rsid w:val="00723576"/>
    <w:rsid w:val="0073263E"/>
    <w:rsid w:val="007747CB"/>
    <w:rsid w:val="00786FD9"/>
    <w:rsid w:val="007A45ED"/>
    <w:rsid w:val="007A502E"/>
    <w:rsid w:val="007B3D1B"/>
    <w:rsid w:val="007B5413"/>
    <w:rsid w:val="007C17EA"/>
    <w:rsid w:val="007C1803"/>
    <w:rsid w:val="007D26E2"/>
    <w:rsid w:val="007D7944"/>
    <w:rsid w:val="007E0AB6"/>
    <w:rsid w:val="007E7E1C"/>
    <w:rsid w:val="007F413D"/>
    <w:rsid w:val="007F4780"/>
    <w:rsid w:val="007F6A3F"/>
    <w:rsid w:val="008022FC"/>
    <w:rsid w:val="00815FF7"/>
    <w:rsid w:val="0083070E"/>
    <w:rsid w:val="00830789"/>
    <w:rsid w:val="00831246"/>
    <w:rsid w:val="00831C97"/>
    <w:rsid w:val="008346E1"/>
    <w:rsid w:val="0086630E"/>
    <w:rsid w:val="008715DA"/>
    <w:rsid w:val="0089024B"/>
    <w:rsid w:val="0089159C"/>
    <w:rsid w:val="00896FF1"/>
    <w:rsid w:val="008B6F8A"/>
    <w:rsid w:val="008C0EC0"/>
    <w:rsid w:val="008D0C91"/>
    <w:rsid w:val="008D1AAE"/>
    <w:rsid w:val="008E2142"/>
    <w:rsid w:val="00916FEC"/>
    <w:rsid w:val="0093038F"/>
    <w:rsid w:val="0093453E"/>
    <w:rsid w:val="0094470A"/>
    <w:rsid w:val="00944747"/>
    <w:rsid w:val="009470A7"/>
    <w:rsid w:val="009538EA"/>
    <w:rsid w:val="00954872"/>
    <w:rsid w:val="0095606C"/>
    <w:rsid w:val="00960B3F"/>
    <w:rsid w:val="009725F3"/>
    <w:rsid w:val="009A78DC"/>
    <w:rsid w:val="009B2BB0"/>
    <w:rsid w:val="009D08A9"/>
    <w:rsid w:val="009D0BE3"/>
    <w:rsid w:val="009D31F8"/>
    <w:rsid w:val="009E44E7"/>
    <w:rsid w:val="009E557B"/>
    <w:rsid w:val="009F6714"/>
    <w:rsid w:val="009F721F"/>
    <w:rsid w:val="00A02147"/>
    <w:rsid w:val="00A02A20"/>
    <w:rsid w:val="00A24AC0"/>
    <w:rsid w:val="00A3762E"/>
    <w:rsid w:val="00A449E3"/>
    <w:rsid w:val="00A501BC"/>
    <w:rsid w:val="00A506C7"/>
    <w:rsid w:val="00A57C2D"/>
    <w:rsid w:val="00A64EE0"/>
    <w:rsid w:val="00A7082F"/>
    <w:rsid w:val="00AA32B5"/>
    <w:rsid w:val="00AB38D6"/>
    <w:rsid w:val="00AC6F07"/>
    <w:rsid w:val="00AD4320"/>
    <w:rsid w:val="00B0693E"/>
    <w:rsid w:val="00B1302B"/>
    <w:rsid w:val="00B130A5"/>
    <w:rsid w:val="00B2067D"/>
    <w:rsid w:val="00B665AC"/>
    <w:rsid w:val="00B72875"/>
    <w:rsid w:val="00BD1F5D"/>
    <w:rsid w:val="00BD6A49"/>
    <w:rsid w:val="00BE5ECB"/>
    <w:rsid w:val="00BE7264"/>
    <w:rsid w:val="00BF51AD"/>
    <w:rsid w:val="00C076AB"/>
    <w:rsid w:val="00C1434E"/>
    <w:rsid w:val="00C23986"/>
    <w:rsid w:val="00C23FB5"/>
    <w:rsid w:val="00C2664D"/>
    <w:rsid w:val="00C5197E"/>
    <w:rsid w:val="00C726C1"/>
    <w:rsid w:val="00C975F7"/>
    <w:rsid w:val="00CA3BCA"/>
    <w:rsid w:val="00CA5B1E"/>
    <w:rsid w:val="00CA6880"/>
    <w:rsid w:val="00CA7F1D"/>
    <w:rsid w:val="00CB6EC2"/>
    <w:rsid w:val="00CD41EE"/>
    <w:rsid w:val="00CE30D4"/>
    <w:rsid w:val="00D000C7"/>
    <w:rsid w:val="00D00A11"/>
    <w:rsid w:val="00D15A40"/>
    <w:rsid w:val="00D23079"/>
    <w:rsid w:val="00D239C2"/>
    <w:rsid w:val="00D27645"/>
    <w:rsid w:val="00D32EF4"/>
    <w:rsid w:val="00D468C3"/>
    <w:rsid w:val="00D46B67"/>
    <w:rsid w:val="00D542AE"/>
    <w:rsid w:val="00D6406A"/>
    <w:rsid w:val="00D65FC5"/>
    <w:rsid w:val="00D72B7E"/>
    <w:rsid w:val="00D7359F"/>
    <w:rsid w:val="00D81485"/>
    <w:rsid w:val="00D907EE"/>
    <w:rsid w:val="00D90D3A"/>
    <w:rsid w:val="00D93CDF"/>
    <w:rsid w:val="00D979EE"/>
    <w:rsid w:val="00DA2F63"/>
    <w:rsid w:val="00DC2141"/>
    <w:rsid w:val="00DD57AB"/>
    <w:rsid w:val="00DF3879"/>
    <w:rsid w:val="00E03572"/>
    <w:rsid w:val="00E220EE"/>
    <w:rsid w:val="00E275BF"/>
    <w:rsid w:val="00E3202C"/>
    <w:rsid w:val="00E32EDF"/>
    <w:rsid w:val="00E33F1F"/>
    <w:rsid w:val="00E354F3"/>
    <w:rsid w:val="00E35D1A"/>
    <w:rsid w:val="00E35D41"/>
    <w:rsid w:val="00E43BC4"/>
    <w:rsid w:val="00E54359"/>
    <w:rsid w:val="00E72A1B"/>
    <w:rsid w:val="00E745FB"/>
    <w:rsid w:val="00E829EA"/>
    <w:rsid w:val="00E963F9"/>
    <w:rsid w:val="00EB3B4D"/>
    <w:rsid w:val="00ED1080"/>
    <w:rsid w:val="00EE0ACD"/>
    <w:rsid w:val="00EE4021"/>
    <w:rsid w:val="00F0414F"/>
    <w:rsid w:val="00F11608"/>
    <w:rsid w:val="00F211D5"/>
    <w:rsid w:val="00F226F1"/>
    <w:rsid w:val="00F33D45"/>
    <w:rsid w:val="00F52FCA"/>
    <w:rsid w:val="00F60665"/>
    <w:rsid w:val="00F6781D"/>
    <w:rsid w:val="00F70FE3"/>
    <w:rsid w:val="00F770D6"/>
    <w:rsid w:val="00F8398B"/>
    <w:rsid w:val="00F950AA"/>
    <w:rsid w:val="00F96EE6"/>
    <w:rsid w:val="00F97F48"/>
    <w:rsid w:val="00FA3A9F"/>
    <w:rsid w:val="00FB3752"/>
    <w:rsid w:val="00FB6B27"/>
    <w:rsid w:val="00FC2AF8"/>
    <w:rsid w:val="00FC68D9"/>
    <w:rsid w:val="00FD016E"/>
    <w:rsid w:val="00FD436A"/>
    <w:rsid w:val="00FD66D7"/>
    <w:rsid w:val="00FE2BCD"/>
    <w:rsid w:val="00FE7C62"/>
    <w:rsid w:val="00FE7E02"/>
    <w:rsid w:val="00FF5EDB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4:docId w14:val="50E0FBA3"/>
  <w15:docId w15:val="{BA0D2D4D-21A6-4ECC-BF2D-D69CC1C4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346E1"/>
  </w:style>
  <w:style w:type="paragraph" w:styleId="berschrift1">
    <w:name w:val="heading 1"/>
    <w:basedOn w:val="Standard"/>
    <w:next w:val="Standard"/>
    <w:link w:val="berschrift1Zchn"/>
    <w:uiPriority w:val="9"/>
    <w:qFormat/>
    <w:rsid w:val="006B6747"/>
    <w:pPr>
      <w:keepNext/>
      <w:keepLines/>
      <w:numPr>
        <w:numId w:val="19"/>
      </w:numPr>
      <w:tabs>
        <w:tab w:val="clear" w:pos="340"/>
        <w:tab w:val="left" w:pos="2041"/>
      </w:tabs>
      <w:spacing w:line="460" w:lineRule="exact"/>
      <w:ind w:left="2041" w:hanging="2041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27645"/>
    <w:pPr>
      <w:keepNext/>
      <w:keepLines/>
      <w:numPr>
        <w:ilvl w:val="1"/>
        <w:numId w:val="19"/>
      </w:numPr>
      <w:tabs>
        <w:tab w:val="left" w:pos="680"/>
        <w:tab w:val="left" w:pos="851"/>
        <w:tab w:val="left" w:pos="1021"/>
      </w:tabs>
      <w:spacing w:line="340" w:lineRule="exact"/>
      <w:outlineLvl w:val="1"/>
    </w:pPr>
    <w:rPr>
      <w:rFonts w:eastAsiaTheme="majorEastAsia" w:cstheme="majorBidi"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7645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300" w:lineRule="exact"/>
      <w:outlineLvl w:val="2"/>
    </w:pPr>
    <w:rPr>
      <w:rFonts w:eastAsiaTheme="majorEastAsia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6747"/>
    <w:rPr>
      <w:rFonts w:eastAsiaTheme="majorEastAsia" w:cstheme="majorBidi"/>
      <w:b/>
      <w:bCs/>
      <w:sz w:val="40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8346E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27645"/>
    <w:rPr>
      <w:rFonts w:eastAsiaTheme="majorEastAsia" w:cstheme="majorBidi"/>
      <w:bCs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7645"/>
    <w:rPr>
      <w:rFonts w:eastAsiaTheme="majorEastAsia" w:cstheme="majorBidi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0B6BF0"/>
    <w:pPr>
      <w:numPr>
        <w:numId w:val="20"/>
      </w:numPr>
      <w:tabs>
        <w:tab w:val="left" w:pos="227"/>
      </w:tabs>
      <w:spacing w:line="300" w:lineRule="atLeast"/>
      <w:ind w:left="227" w:hanging="227"/>
    </w:pPr>
    <w:rPr>
      <w:sz w:val="24"/>
    </w:rPr>
  </w:style>
  <w:style w:type="paragraph" w:customStyle="1" w:styleId="Aufzhlung2">
    <w:name w:val="Aufzählung2"/>
    <w:basedOn w:val="Standard"/>
    <w:uiPriority w:val="8"/>
    <w:qFormat/>
    <w:rsid w:val="000B6BF0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0B6BF0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uiPriority w:val="99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TBA_eigenes%20Log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EF91A-BAF5-4B90-BCA5-771301B2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TBA_eigenes Logo</Template>
  <TotalTime>0</TotalTime>
  <Pages>8</Pages>
  <Words>112</Words>
  <Characters>1092</Characters>
  <Application>Microsoft Office Word</Application>
  <DocSecurity>0</DocSecurity>
  <Lines>68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Ing_Sub_Register</vt:lpstr>
    </vt:vector>
  </TitlesOfParts>
  <Company>Kanton St.Gallen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Ing_Sub_Register</dc:title>
  <dc:creator>Zingerli, Claudia</dc:creator>
  <dc:description>Version 1.3 / konvertiert in WD2013</dc:description>
  <cp:lastModifiedBy>Brañas Martin Jose Maria BD-TBA-SK-KB</cp:lastModifiedBy>
  <cp:revision>22</cp:revision>
  <cp:lastPrinted>2020-07-20T13:48:00Z</cp:lastPrinted>
  <dcterms:created xsi:type="dcterms:W3CDTF">2020-06-10T11:35:00Z</dcterms:created>
  <dcterms:modified xsi:type="dcterms:W3CDTF">2021-09-21T06:58:00Z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NUR_Tab3_wechseln_1" visible="true" label="NUR_Tab3_wechseln" onAction="NUR_Tab3_wechseln" imageMso="PersonaStatusBusy"/>
        <mso:button idQ="doc:Maske_Korrespondenz_erneut_aufrufen_1" visible="true" label="Maske_Korrespondenz_erneut_aufrufen" onAction="Maske_Korrespondenz_erneut_aufrufen" imageMso="SlidesPerPage9Slides"/>
        <mso:button idQ="doc:Organisationsstufen_im_Kopf_veraendern_1" visible="true" label="Organisationsstufen_im_Kopf_veraendern" onAction="Organisationsstufen_im_Kopf_veraendern" imageMso="BlackAndWhiteInverseGrayscale"/>
        <mso:separator idQ="doc:sep1" visible="true"/>
        <mso:button idQ="doc:Felder_Aktualisieren_1" visible="true" label="Felder_Aktualisieren" onAction="Felder_Aktualisieren" imageMso="TraceError"/>
        <mso:separator idQ="doc:sep2" visible="true"/>
        <mso:button idQ="doc:Text_Einfuegen_1" visible="true" label="Text_Einfuegen" onAction="Text_Einfuegen" imageMso="_3DPerspectiveDecrease"/>
      </mso:documentControls>
    </mso:qat>
  </mso:ribbon>
</mso:customUI>
</file>